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4596" w:rsidRPr="00835F83" w:rsidRDefault="00984596" w:rsidP="00EC25AC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РОССИЙСКАЯ ФЕДЕРАЦИЯ</w:t>
      </w:r>
    </w:p>
    <w:p w:rsidR="00984596" w:rsidRPr="00835F83" w:rsidRDefault="00984596" w:rsidP="00EC25AC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РОСТОВСКАЯ ОБЛАСТЬ</w:t>
      </w:r>
    </w:p>
    <w:p w:rsidR="00765065" w:rsidRDefault="00765065" w:rsidP="00EC25AC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984596" w:rsidRPr="00835F83" w:rsidRDefault="00984596" w:rsidP="00EC25AC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«БОКОВСК</w:t>
      </w:r>
      <w:r w:rsidR="00F97ADC" w:rsidRPr="00835F83">
        <w:rPr>
          <w:sz w:val="28"/>
          <w:szCs w:val="28"/>
        </w:rPr>
        <w:t>ОЕ СЕЛЬСКОЕ ПОСЕЛЕНИЕ</w:t>
      </w:r>
      <w:r w:rsidRPr="00835F83">
        <w:rPr>
          <w:sz w:val="28"/>
          <w:szCs w:val="28"/>
        </w:rPr>
        <w:t>»</w:t>
      </w:r>
    </w:p>
    <w:p w:rsidR="00984596" w:rsidRPr="00835F83" w:rsidRDefault="00984596" w:rsidP="00EC25AC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 xml:space="preserve">АДМИНИСТРАЦИЯ БОКОВСКОГО </w:t>
      </w:r>
      <w:r w:rsidR="00F97ADC" w:rsidRPr="00835F83">
        <w:rPr>
          <w:sz w:val="28"/>
          <w:szCs w:val="28"/>
        </w:rPr>
        <w:t>СЕЛЬСКОГО ПОСЕЛЕНИЯ</w:t>
      </w:r>
    </w:p>
    <w:p w:rsidR="00984596" w:rsidRPr="00835F83" w:rsidRDefault="00984596" w:rsidP="00EC25AC">
      <w:pPr>
        <w:tabs>
          <w:tab w:val="left" w:pos="7260"/>
        </w:tabs>
        <w:jc w:val="center"/>
        <w:rPr>
          <w:sz w:val="28"/>
          <w:szCs w:val="28"/>
        </w:rPr>
      </w:pPr>
    </w:p>
    <w:p w:rsidR="00984596" w:rsidRPr="00835F83" w:rsidRDefault="00984596" w:rsidP="00EC25AC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ПОСТАНОВЛЕНИЕ</w:t>
      </w:r>
    </w:p>
    <w:p w:rsidR="00984596" w:rsidRPr="00835F83" w:rsidRDefault="00984596" w:rsidP="00371E43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92"/>
        <w:gridCol w:w="3350"/>
        <w:gridCol w:w="3522"/>
      </w:tblGrid>
      <w:tr w:rsidR="00984596" w:rsidRPr="00835F83" w:rsidTr="004643D0">
        <w:trPr>
          <w:trHeight w:val="433"/>
        </w:trPr>
        <w:tc>
          <w:tcPr>
            <w:tcW w:w="3227" w:type="dxa"/>
            <w:shd w:val="clear" w:color="auto" w:fill="auto"/>
          </w:tcPr>
          <w:p w:rsidR="00984596" w:rsidRPr="00835F83" w:rsidRDefault="00B256B1" w:rsidP="00926E4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10.04.2020</w:t>
            </w:r>
            <w:r w:rsidR="00DD3045">
              <w:rPr>
                <w:sz w:val="28"/>
                <w:szCs w:val="28"/>
              </w:rPr>
              <w:t>г</w:t>
            </w:r>
          </w:p>
        </w:tc>
        <w:tc>
          <w:tcPr>
            <w:tcW w:w="3412" w:type="dxa"/>
            <w:shd w:val="clear" w:color="auto" w:fill="auto"/>
          </w:tcPr>
          <w:p w:rsidR="00984596" w:rsidRPr="00835F83" w:rsidRDefault="00984596" w:rsidP="0068768D">
            <w:pPr>
              <w:jc w:val="center"/>
              <w:rPr>
                <w:sz w:val="28"/>
                <w:szCs w:val="28"/>
              </w:rPr>
            </w:pPr>
            <w:r w:rsidRPr="00835F83">
              <w:rPr>
                <w:sz w:val="28"/>
                <w:szCs w:val="28"/>
              </w:rPr>
              <w:t xml:space="preserve">№ </w:t>
            </w:r>
            <w:r w:rsidR="00B256B1">
              <w:rPr>
                <w:sz w:val="28"/>
                <w:szCs w:val="28"/>
              </w:rPr>
              <w:t>83</w:t>
            </w:r>
          </w:p>
        </w:tc>
        <w:tc>
          <w:tcPr>
            <w:tcW w:w="3567" w:type="dxa"/>
            <w:shd w:val="clear" w:color="auto" w:fill="auto"/>
          </w:tcPr>
          <w:p w:rsidR="00984596" w:rsidRPr="00835F83" w:rsidRDefault="00984596" w:rsidP="00496D22">
            <w:pPr>
              <w:jc w:val="right"/>
              <w:rPr>
                <w:sz w:val="28"/>
                <w:szCs w:val="28"/>
              </w:rPr>
            </w:pPr>
            <w:proofErr w:type="spellStart"/>
            <w:proofErr w:type="gramStart"/>
            <w:r w:rsidRPr="00835F83">
              <w:rPr>
                <w:sz w:val="28"/>
                <w:szCs w:val="28"/>
              </w:rPr>
              <w:t>ст</w:t>
            </w:r>
            <w:proofErr w:type="gramEnd"/>
            <w:r w:rsidRPr="00835F83">
              <w:rPr>
                <w:sz w:val="28"/>
                <w:szCs w:val="28"/>
              </w:rPr>
              <w:t>-ца</w:t>
            </w:r>
            <w:proofErr w:type="spellEnd"/>
            <w:r w:rsidRPr="00835F83">
              <w:rPr>
                <w:sz w:val="28"/>
                <w:szCs w:val="28"/>
              </w:rPr>
              <w:t xml:space="preserve"> Боковская</w:t>
            </w:r>
          </w:p>
        </w:tc>
      </w:tr>
    </w:tbl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5C4E38" w:rsidRPr="00835F83" w:rsidTr="005C4E38">
        <w:tc>
          <w:tcPr>
            <w:tcW w:w="5245" w:type="dxa"/>
          </w:tcPr>
          <w:p w:rsidR="005C4E38" w:rsidRPr="00835F83" w:rsidRDefault="0068768D" w:rsidP="00B256B1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в постановление Администрации Боковского сельского поселения от 02.08.2019г. №225</w:t>
            </w:r>
          </w:p>
        </w:tc>
      </w:tr>
    </w:tbl>
    <w:p w:rsidR="00E00270" w:rsidRDefault="00E00270" w:rsidP="00E00270">
      <w:pPr>
        <w:ind w:firstLine="709"/>
        <w:jc w:val="both"/>
        <w:rPr>
          <w:sz w:val="28"/>
          <w:szCs w:val="28"/>
        </w:rPr>
      </w:pPr>
    </w:p>
    <w:p w:rsidR="00926E43" w:rsidRPr="00347B96" w:rsidRDefault="00926E43" w:rsidP="00926E43">
      <w:pPr>
        <w:ind w:firstLine="709"/>
        <w:jc w:val="both"/>
        <w:rPr>
          <w:sz w:val="28"/>
          <w:szCs w:val="28"/>
        </w:rPr>
      </w:pPr>
      <w:r w:rsidRPr="002C7D32">
        <w:rPr>
          <w:sz w:val="28"/>
        </w:rPr>
        <w:t xml:space="preserve">В </w:t>
      </w:r>
      <w:r w:rsidR="0068768D">
        <w:rPr>
          <w:sz w:val="28"/>
        </w:rPr>
        <w:t xml:space="preserve">соответствии </w:t>
      </w:r>
      <w:r w:rsidRPr="002C7D32">
        <w:rPr>
          <w:sz w:val="28"/>
        </w:rPr>
        <w:t>Федеральным законом от 06.10.2003 № 131-ФЗ «Об общих принципах организации местного самоуправления в Российской Федерации», Областным зак</w:t>
      </w:r>
      <w:r>
        <w:rPr>
          <w:sz w:val="28"/>
        </w:rPr>
        <w:t>оном</w:t>
      </w:r>
      <w:r w:rsidR="0068768D">
        <w:rPr>
          <w:sz w:val="28"/>
        </w:rPr>
        <w:t xml:space="preserve"> Ростовской области</w:t>
      </w:r>
      <w:r>
        <w:rPr>
          <w:sz w:val="28"/>
        </w:rPr>
        <w:t xml:space="preserve"> от 25.10.2002 № 273-ЗС «Об </w:t>
      </w:r>
      <w:r w:rsidRPr="002C7D32">
        <w:rPr>
          <w:sz w:val="28"/>
        </w:rPr>
        <w:t>административных правонарушениях»</w:t>
      </w:r>
      <w:r w:rsidR="0068768D">
        <w:rPr>
          <w:sz w:val="28"/>
        </w:rPr>
        <w:t>, в целях приведения нормативно-правовых актов в соответствие с действующим законодательством</w:t>
      </w:r>
    </w:p>
    <w:p w:rsidR="00E00270" w:rsidRPr="0077225C" w:rsidRDefault="00E00270" w:rsidP="00E00270">
      <w:pPr>
        <w:jc w:val="both"/>
        <w:rPr>
          <w:sz w:val="28"/>
          <w:szCs w:val="28"/>
        </w:rPr>
      </w:pPr>
    </w:p>
    <w:p w:rsidR="00E00270" w:rsidRPr="00007EF3" w:rsidRDefault="00E00270" w:rsidP="00E00270">
      <w:pPr>
        <w:jc w:val="center"/>
        <w:rPr>
          <w:sz w:val="28"/>
          <w:szCs w:val="28"/>
        </w:rPr>
      </w:pPr>
      <w:r w:rsidRPr="00007EF3">
        <w:rPr>
          <w:sz w:val="28"/>
          <w:szCs w:val="28"/>
        </w:rPr>
        <w:t>ПОСТАНОВЛЯ</w:t>
      </w:r>
      <w:r w:rsidR="0026765A" w:rsidRPr="00007EF3">
        <w:rPr>
          <w:sz w:val="28"/>
          <w:szCs w:val="28"/>
        </w:rPr>
        <w:t>ЕТ</w:t>
      </w:r>
      <w:r w:rsidRPr="00007EF3">
        <w:rPr>
          <w:sz w:val="28"/>
          <w:szCs w:val="28"/>
        </w:rPr>
        <w:t>:</w:t>
      </w:r>
    </w:p>
    <w:p w:rsidR="0026765A" w:rsidRPr="00007EF3" w:rsidRDefault="0026765A" w:rsidP="00007EF3">
      <w:pPr>
        <w:jc w:val="center"/>
        <w:rPr>
          <w:sz w:val="28"/>
          <w:szCs w:val="28"/>
        </w:rPr>
      </w:pPr>
    </w:p>
    <w:p w:rsidR="0068768D" w:rsidRPr="00007EF3" w:rsidRDefault="0068768D" w:rsidP="00007EF3">
      <w:pPr>
        <w:pStyle w:val="af0"/>
        <w:numPr>
          <w:ilvl w:val="1"/>
          <w:numId w:val="21"/>
        </w:numPr>
        <w:spacing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007EF3">
        <w:rPr>
          <w:rFonts w:ascii="Times New Roman" w:hAnsi="Times New Roman"/>
          <w:sz w:val="28"/>
          <w:szCs w:val="28"/>
        </w:rPr>
        <w:t>Внести в постановление Администрации Боковского се</w:t>
      </w:r>
      <w:r w:rsidR="00AA5DCF">
        <w:rPr>
          <w:rFonts w:ascii="Times New Roman" w:hAnsi="Times New Roman"/>
          <w:sz w:val="28"/>
          <w:szCs w:val="28"/>
        </w:rPr>
        <w:t>льского поселения от 02.08.2019</w:t>
      </w:r>
      <w:r w:rsidRPr="00007EF3">
        <w:rPr>
          <w:rFonts w:ascii="Times New Roman" w:hAnsi="Times New Roman"/>
          <w:sz w:val="28"/>
          <w:szCs w:val="28"/>
        </w:rPr>
        <w:t>г № 225 «Об утверждении перечня должностных лиц, уполномоченных составлять протоколы об административных правонарушениях» изменения</w:t>
      </w:r>
      <w:r w:rsidR="00007EF3" w:rsidRPr="00007EF3">
        <w:rPr>
          <w:rFonts w:ascii="Times New Roman" w:hAnsi="Times New Roman"/>
          <w:sz w:val="28"/>
          <w:szCs w:val="28"/>
        </w:rPr>
        <w:t>, изложив п</w:t>
      </w:r>
      <w:r w:rsidRPr="00007EF3">
        <w:rPr>
          <w:rFonts w:ascii="Times New Roman" w:hAnsi="Times New Roman"/>
          <w:sz w:val="28"/>
        </w:rPr>
        <w:t>риложение</w:t>
      </w:r>
      <w:r w:rsidR="00007EF3" w:rsidRPr="00007EF3">
        <w:rPr>
          <w:rFonts w:ascii="Times New Roman" w:hAnsi="Times New Roman"/>
          <w:sz w:val="28"/>
        </w:rPr>
        <w:t xml:space="preserve"> № 1</w:t>
      </w:r>
      <w:r w:rsidRPr="00007EF3">
        <w:rPr>
          <w:rFonts w:ascii="Times New Roman" w:hAnsi="Times New Roman"/>
          <w:sz w:val="28"/>
        </w:rPr>
        <w:t xml:space="preserve"> </w:t>
      </w:r>
      <w:r w:rsidR="00766F57">
        <w:rPr>
          <w:rFonts w:ascii="Times New Roman" w:hAnsi="Times New Roman"/>
          <w:sz w:val="28"/>
        </w:rPr>
        <w:t>в ре</w:t>
      </w:r>
      <w:r w:rsidR="00007EF3" w:rsidRPr="00007EF3">
        <w:rPr>
          <w:rFonts w:ascii="Times New Roman" w:hAnsi="Times New Roman"/>
          <w:sz w:val="28"/>
        </w:rPr>
        <w:t>дакции согласно приложению</w:t>
      </w:r>
      <w:r w:rsidR="00007EF3">
        <w:rPr>
          <w:rFonts w:ascii="Times New Roman" w:hAnsi="Times New Roman"/>
          <w:sz w:val="28"/>
        </w:rPr>
        <w:t xml:space="preserve"> </w:t>
      </w:r>
      <w:r w:rsidRPr="00007EF3">
        <w:rPr>
          <w:rFonts w:ascii="Times New Roman" w:hAnsi="Times New Roman"/>
          <w:sz w:val="28"/>
        </w:rPr>
        <w:t xml:space="preserve">к </w:t>
      </w:r>
      <w:r w:rsidR="00007EF3" w:rsidRPr="00007EF3">
        <w:rPr>
          <w:rFonts w:ascii="Times New Roman" w:hAnsi="Times New Roman"/>
          <w:sz w:val="28"/>
        </w:rPr>
        <w:t>настоящему</w:t>
      </w:r>
      <w:r w:rsidRPr="00007EF3">
        <w:rPr>
          <w:rFonts w:ascii="Times New Roman" w:hAnsi="Times New Roman"/>
          <w:sz w:val="28"/>
        </w:rPr>
        <w:t xml:space="preserve"> постановлению</w:t>
      </w:r>
      <w:r w:rsidR="00432ABE" w:rsidRPr="00007EF3">
        <w:rPr>
          <w:rFonts w:ascii="Times New Roman" w:hAnsi="Times New Roman"/>
          <w:sz w:val="28"/>
        </w:rPr>
        <w:t>.</w:t>
      </w:r>
    </w:p>
    <w:p w:rsidR="00432ABE" w:rsidRPr="00007EF3" w:rsidRDefault="00432ABE" w:rsidP="00007EF3">
      <w:pPr>
        <w:pStyle w:val="af0"/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07EF3">
        <w:rPr>
          <w:rFonts w:ascii="Times New Roman" w:hAnsi="Times New Roman"/>
          <w:bCs/>
          <w:sz w:val="28"/>
          <w:szCs w:val="28"/>
          <w:lang w:eastAsia="zh-CN"/>
        </w:rPr>
        <w:t>Главному специалисту по организационной работе Щелконоговой В.В</w:t>
      </w:r>
      <w:r w:rsidR="00007EF3" w:rsidRPr="00007EF3">
        <w:rPr>
          <w:rFonts w:ascii="Times New Roman" w:hAnsi="Times New Roman"/>
          <w:bCs/>
          <w:sz w:val="28"/>
          <w:szCs w:val="28"/>
          <w:lang w:eastAsia="zh-CN"/>
        </w:rPr>
        <w:t xml:space="preserve"> в</w:t>
      </w:r>
      <w:r w:rsidRPr="00007EF3">
        <w:rPr>
          <w:rFonts w:ascii="Times New Roman" w:hAnsi="Times New Roman"/>
          <w:sz w:val="28"/>
          <w:szCs w:val="28"/>
        </w:rPr>
        <w:t>нести соответствующие изменения в должностные инструкции должностных лиц, уполномоченных составлять протоколы об административных правонарушениях.</w:t>
      </w:r>
    </w:p>
    <w:p w:rsidR="00432ABE" w:rsidRPr="00007EF3" w:rsidRDefault="00432ABE" w:rsidP="00007EF3">
      <w:pPr>
        <w:pStyle w:val="af0"/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07EF3">
        <w:rPr>
          <w:rFonts w:ascii="Times New Roman" w:hAnsi="Times New Roman"/>
          <w:sz w:val="28"/>
          <w:szCs w:val="28"/>
        </w:rPr>
        <w:t>Настоящее постановление вступает в силу с момента его официального опубликования.</w:t>
      </w:r>
    </w:p>
    <w:p w:rsidR="00883C39" w:rsidRPr="00007EF3" w:rsidRDefault="00883C39" w:rsidP="00766F57">
      <w:pPr>
        <w:pStyle w:val="af0"/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07EF3">
        <w:rPr>
          <w:rFonts w:ascii="Times New Roman" w:hAnsi="Times New Roman"/>
          <w:sz w:val="28"/>
          <w:szCs w:val="28"/>
        </w:rPr>
        <w:t>Контроль за выполнением настоящего постановления оставляю за собой</w:t>
      </w:r>
      <w:r w:rsidR="00766F57">
        <w:rPr>
          <w:rFonts w:ascii="Times New Roman" w:hAnsi="Times New Roman"/>
          <w:sz w:val="28"/>
          <w:szCs w:val="28"/>
        </w:rPr>
        <w:t>.</w:t>
      </w:r>
    </w:p>
    <w:p w:rsidR="00E00270" w:rsidRPr="00007EF3" w:rsidRDefault="00E00270" w:rsidP="00007EF3">
      <w:pPr>
        <w:jc w:val="both"/>
        <w:rPr>
          <w:sz w:val="28"/>
          <w:szCs w:val="28"/>
        </w:rPr>
      </w:pPr>
    </w:p>
    <w:p w:rsidR="0026765A" w:rsidRDefault="0026765A" w:rsidP="00007EF3">
      <w:pPr>
        <w:jc w:val="both"/>
        <w:rPr>
          <w:sz w:val="28"/>
          <w:szCs w:val="28"/>
        </w:rPr>
      </w:pPr>
    </w:p>
    <w:p w:rsidR="0026765A" w:rsidRDefault="0026765A" w:rsidP="00371E43">
      <w:pPr>
        <w:jc w:val="both"/>
        <w:rPr>
          <w:sz w:val="28"/>
          <w:szCs w:val="28"/>
        </w:rPr>
      </w:pPr>
      <w:bookmarkStart w:id="0" w:name="_GoBack"/>
      <w:bookmarkEnd w:id="0"/>
    </w:p>
    <w:p w:rsidR="00B116D5" w:rsidRPr="00835F83" w:rsidRDefault="00B116D5" w:rsidP="00371E43">
      <w:pPr>
        <w:jc w:val="both"/>
        <w:rPr>
          <w:sz w:val="28"/>
          <w:szCs w:val="28"/>
        </w:rPr>
      </w:pPr>
      <w:r w:rsidRPr="00835F83">
        <w:rPr>
          <w:sz w:val="28"/>
          <w:szCs w:val="28"/>
        </w:rPr>
        <w:t>Глава Администрации</w:t>
      </w:r>
    </w:p>
    <w:p w:rsidR="00DB21F3" w:rsidRDefault="00B116D5" w:rsidP="00007EF3">
      <w:pPr>
        <w:jc w:val="both"/>
        <w:rPr>
          <w:sz w:val="28"/>
          <w:szCs w:val="28"/>
        </w:rPr>
      </w:pPr>
      <w:r w:rsidRPr="00835F83">
        <w:rPr>
          <w:sz w:val="28"/>
          <w:szCs w:val="28"/>
        </w:rPr>
        <w:t xml:space="preserve">Боковского </w:t>
      </w:r>
      <w:r w:rsidR="00835F83" w:rsidRPr="00835F83">
        <w:rPr>
          <w:sz w:val="28"/>
          <w:szCs w:val="28"/>
        </w:rPr>
        <w:t>сельского поселения</w:t>
      </w:r>
      <w:r w:rsidR="00835F83" w:rsidRPr="00835F83">
        <w:rPr>
          <w:sz w:val="28"/>
          <w:szCs w:val="28"/>
        </w:rPr>
        <w:tab/>
      </w:r>
      <w:r w:rsidR="00835F83" w:rsidRPr="00835F83">
        <w:rPr>
          <w:sz w:val="28"/>
          <w:szCs w:val="28"/>
        </w:rPr>
        <w:tab/>
      </w:r>
      <w:r w:rsidR="00835F83" w:rsidRPr="00835F83">
        <w:rPr>
          <w:sz w:val="28"/>
          <w:szCs w:val="28"/>
        </w:rPr>
        <w:tab/>
      </w:r>
      <w:r w:rsidR="00835F83" w:rsidRPr="00835F83">
        <w:rPr>
          <w:sz w:val="28"/>
          <w:szCs w:val="28"/>
        </w:rPr>
        <w:tab/>
      </w:r>
      <w:r w:rsidR="00A00150">
        <w:rPr>
          <w:sz w:val="28"/>
          <w:szCs w:val="28"/>
        </w:rPr>
        <w:tab/>
      </w:r>
      <w:r w:rsidR="00835F83" w:rsidRPr="00835F83">
        <w:rPr>
          <w:sz w:val="28"/>
          <w:szCs w:val="28"/>
        </w:rPr>
        <w:tab/>
      </w:r>
      <w:r w:rsidR="001A3614">
        <w:rPr>
          <w:sz w:val="28"/>
          <w:szCs w:val="28"/>
        </w:rPr>
        <w:t xml:space="preserve"> </w:t>
      </w:r>
      <w:r w:rsidR="00835F83" w:rsidRPr="00835F83">
        <w:rPr>
          <w:sz w:val="28"/>
          <w:szCs w:val="28"/>
        </w:rPr>
        <w:t>М.М. Обнизов</w:t>
      </w:r>
    </w:p>
    <w:p w:rsidR="0026765A" w:rsidRDefault="0026765A" w:rsidP="00A00150">
      <w:pPr>
        <w:rPr>
          <w:sz w:val="28"/>
          <w:szCs w:val="28"/>
        </w:rPr>
      </w:pPr>
    </w:p>
    <w:p w:rsidR="00007EF3" w:rsidRDefault="00007EF3" w:rsidP="00A00150">
      <w:pPr>
        <w:rPr>
          <w:sz w:val="28"/>
          <w:szCs w:val="28"/>
        </w:rPr>
      </w:pPr>
    </w:p>
    <w:p w:rsidR="00007EF3" w:rsidRDefault="00007EF3" w:rsidP="00A00150">
      <w:pPr>
        <w:rPr>
          <w:sz w:val="28"/>
          <w:szCs w:val="28"/>
        </w:rPr>
      </w:pPr>
    </w:p>
    <w:p w:rsidR="00007EF3" w:rsidRDefault="00007EF3" w:rsidP="00A00150">
      <w:pPr>
        <w:rPr>
          <w:sz w:val="28"/>
          <w:szCs w:val="28"/>
        </w:rPr>
      </w:pPr>
    </w:p>
    <w:p w:rsidR="00883C39" w:rsidRDefault="00883C39" w:rsidP="00A00150">
      <w:pPr>
        <w:rPr>
          <w:sz w:val="28"/>
          <w:szCs w:val="28"/>
        </w:rPr>
      </w:pPr>
      <w:r>
        <w:rPr>
          <w:sz w:val="28"/>
          <w:szCs w:val="28"/>
        </w:rPr>
        <w:t>Постановление вносит ведущий специалист</w:t>
      </w:r>
    </w:p>
    <w:p w:rsidR="00883C39" w:rsidRDefault="00AA5DCF" w:rsidP="00A00150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r w:rsidR="00883C39">
        <w:rPr>
          <w:sz w:val="28"/>
          <w:szCs w:val="28"/>
        </w:rPr>
        <w:t>о</w:t>
      </w:r>
      <w:proofErr w:type="gramEnd"/>
      <w:r w:rsidR="00883C39">
        <w:rPr>
          <w:sz w:val="28"/>
          <w:szCs w:val="28"/>
        </w:rPr>
        <w:t xml:space="preserve"> вопросам муниципального хозяйства,</w:t>
      </w:r>
      <w:r w:rsidR="00766F57">
        <w:rPr>
          <w:sz w:val="28"/>
          <w:szCs w:val="28"/>
        </w:rPr>
        <w:t xml:space="preserve"> </w:t>
      </w:r>
      <w:r w:rsidR="00883C39">
        <w:rPr>
          <w:sz w:val="28"/>
          <w:szCs w:val="28"/>
        </w:rPr>
        <w:t>ГО и ЧС</w:t>
      </w:r>
    </w:p>
    <w:p w:rsidR="00883C39" w:rsidRDefault="00883C39" w:rsidP="00A00150">
      <w:pPr>
        <w:rPr>
          <w:sz w:val="28"/>
          <w:szCs w:val="28"/>
        </w:rPr>
      </w:pPr>
    </w:p>
    <w:p w:rsidR="00883C39" w:rsidRDefault="00883C39" w:rsidP="00A00150">
      <w:pPr>
        <w:rPr>
          <w:sz w:val="28"/>
          <w:szCs w:val="28"/>
        </w:rPr>
        <w:sectPr w:rsidR="00883C39" w:rsidSect="00007EF3">
          <w:headerReference w:type="even" r:id="rId8"/>
          <w:headerReference w:type="default" r:id="rId9"/>
          <w:pgSz w:w="11906" w:h="16838"/>
          <w:pgMar w:top="567" w:right="566" w:bottom="567" w:left="1276" w:header="426" w:footer="708" w:gutter="0"/>
          <w:cols w:space="720"/>
        </w:sectPr>
      </w:pPr>
    </w:p>
    <w:p w:rsidR="00007EF3" w:rsidRDefault="0026765A" w:rsidP="0026765A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26765A" w:rsidRDefault="0026765A" w:rsidP="0026765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постановлению </w:t>
      </w:r>
    </w:p>
    <w:p w:rsidR="0026765A" w:rsidRDefault="0026765A" w:rsidP="0026765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Администрации Боковского </w:t>
      </w:r>
    </w:p>
    <w:p w:rsidR="0026765A" w:rsidRDefault="0026765A" w:rsidP="0026765A">
      <w:pPr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>сельского</w:t>
      </w:r>
      <w:proofErr w:type="gramEnd"/>
      <w:r>
        <w:rPr>
          <w:sz w:val="28"/>
          <w:szCs w:val="28"/>
        </w:rPr>
        <w:t xml:space="preserve"> поселения </w:t>
      </w:r>
    </w:p>
    <w:p w:rsidR="0026765A" w:rsidRDefault="0026765A" w:rsidP="0026765A">
      <w:pPr>
        <w:jc w:val="right"/>
        <w:rPr>
          <w:sz w:val="28"/>
          <w:szCs w:val="28"/>
        </w:rPr>
      </w:pPr>
      <w:r>
        <w:rPr>
          <w:sz w:val="28"/>
          <w:szCs w:val="28"/>
        </w:rPr>
        <w:t>№</w:t>
      </w:r>
      <w:r w:rsidR="00B256B1">
        <w:rPr>
          <w:sz w:val="28"/>
          <w:szCs w:val="28"/>
        </w:rPr>
        <w:t xml:space="preserve"> 83 от 10.04.2020г</w:t>
      </w:r>
      <w:r>
        <w:rPr>
          <w:sz w:val="28"/>
          <w:szCs w:val="28"/>
        </w:rPr>
        <w:t xml:space="preserve"> </w:t>
      </w:r>
    </w:p>
    <w:p w:rsidR="0026765A" w:rsidRDefault="0026765A" w:rsidP="0026765A">
      <w:pPr>
        <w:jc w:val="center"/>
        <w:rPr>
          <w:sz w:val="28"/>
          <w:szCs w:val="28"/>
        </w:rPr>
      </w:pPr>
    </w:p>
    <w:p w:rsidR="00FE2895" w:rsidRDefault="00FE2895" w:rsidP="00FE2895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№1</w:t>
      </w:r>
    </w:p>
    <w:p w:rsidR="00FE2895" w:rsidRDefault="00FE2895" w:rsidP="00FE289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постановлению </w:t>
      </w:r>
    </w:p>
    <w:p w:rsidR="00FE2895" w:rsidRDefault="00FE2895" w:rsidP="00FE289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Администрации Боковского </w:t>
      </w:r>
    </w:p>
    <w:p w:rsidR="00FE2895" w:rsidRDefault="00FE2895" w:rsidP="00FE2895">
      <w:pPr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>сельского</w:t>
      </w:r>
      <w:proofErr w:type="gramEnd"/>
      <w:r>
        <w:rPr>
          <w:sz w:val="28"/>
          <w:szCs w:val="28"/>
        </w:rPr>
        <w:t xml:space="preserve"> поселения </w:t>
      </w:r>
    </w:p>
    <w:p w:rsidR="00FE2895" w:rsidRDefault="00FE2895" w:rsidP="00FE2895">
      <w:pPr>
        <w:jc w:val="right"/>
        <w:rPr>
          <w:sz w:val="28"/>
          <w:szCs w:val="28"/>
        </w:rPr>
      </w:pPr>
      <w:r>
        <w:rPr>
          <w:sz w:val="28"/>
          <w:szCs w:val="28"/>
        </w:rPr>
        <w:t>№ 225 от 02.08.2019</w:t>
      </w:r>
    </w:p>
    <w:p w:rsidR="00FE2895" w:rsidRDefault="00FE2895" w:rsidP="00F27758">
      <w:pPr>
        <w:jc w:val="center"/>
        <w:rPr>
          <w:sz w:val="32"/>
          <w:szCs w:val="32"/>
        </w:rPr>
      </w:pPr>
    </w:p>
    <w:p w:rsidR="00F27758" w:rsidRPr="00E41C1D" w:rsidRDefault="00F27758" w:rsidP="00F27758">
      <w:pPr>
        <w:jc w:val="center"/>
        <w:rPr>
          <w:sz w:val="32"/>
          <w:szCs w:val="32"/>
        </w:rPr>
      </w:pPr>
      <w:r w:rsidRPr="00E41C1D">
        <w:rPr>
          <w:sz w:val="32"/>
          <w:szCs w:val="32"/>
        </w:rPr>
        <w:t>Перечень</w:t>
      </w:r>
    </w:p>
    <w:p w:rsidR="00F27758" w:rsidRDefault="00F27758" w:rsidP="00F27758">
      <w:pPr>
        <w:jc w:val="center"/>
        <w:rPr>
          <w:sz w:val="28"/>
          <w:szCs w:val="28"/>
        </w:rPr>
      </w:pPr>
      <w:proofErr w:type="gramStart"/>
      <w:r w:rsidRPr="0023582F">
        <w:rPr>
          <w:sz w:val="28"/>
          <w:szCs w:val="28"/>
        </w:rPr>
        <w:t>должностных</w:t>
      </w:r>
      <w:proofErr w:type="gramEnd"/>
      <w:r w:rsidRPr="0023582F">
        <w:rPr>
          <w:sz w:val="28"/>
          <w:szCs w:val="28"/>
        </w:rPr>
        <w:t xml:space="preserve"> лиц </w:t>
      </w:r>
      <w:r>
        <w:rPr>
          <w:sz w:val="28"/>
          <w:szCs w:val="28"/>
        </w:rPr>
        <w:t>А</w:t>
      </w:r>
      <w:r w:rsidRPr="0023582F">
        <w:rPr>
          <w:sz w:val="28"/>
          <w:szCs w:val="28"/>
        </w:rPr>
        <w:t xml:space="preserve">дминистрации </w:t>
      </w:r>
      <w:r>
        <w:rPr>
          <w:sz w:val="28"/>
          <w:szCs w:val="28"/>
        </w:rPr>
        <w:t>Боковского</w:t>
      </w:r>
      <w:r w:rsidRPr="0023582F">
        <w:rPr>
          <w:sz w:val="28"/>
          <w:szCs w:val="28"/>
        </w:rPr>
        <w:t xml:space="preserve"> сельского поселения, уполномоченных составлять протоколы об административных правонарушениях</w:t>
      </w:r>
    </w:p>
    <w:p w:rsidR="00F27758" w:rsidRDefault="00F27758" w:rsidP="00F27758">
      <w:pPr>
        <w:rPr>
          <w:sz w:val="28"/>
          <w:szCs w:val="28"/>
        </w:rPr>
      </w:pPr>
    </w:p>
    <w:tbl>
      <w:tblPr>
        <w:tblW w:w="100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4"/>
        <w:gridCol w:w="3711"/>
        <w:gridCol w:w="5307"/>
      </w:tblGrid>
      <w:tr w:rsidR="00F27758" w:rsidTr="00E96100">
        <w:trPr>
          <w:trHeight w:val="653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758" w:rsidRPr="00DD710F" w:rsidRDefault="00F27758" w:rsidP="00E96100">
            <w:pPr>
              <w:jc w:val="center"/>
              <w:rPr>
                <w:sz w:val="28"/>
                <w:szCs w:val="28"/>
                <w:lang w:eastAsia="en-US"/>
              </w:rPr>
            </w:pPr>
            <w:r w:rsidRPr="00DD710F">
              <w:rPr>
                <w:sz w:val="28"/>
                <w:szCs w:val="28"/>
              </w:rPr>
              <w:t>№ п/п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758" w:rsidRPr="00DD710F" w:rsidRDefault="00F27758" w:rsidP="00E96100">
            <w:pPr>
              <w:jc w:val="center"/>
              <w:rPr>
                <w:sz w:val="28"/>
                <w:szCs w:val="28"/>
                <w:lang w:eastAsia="en-US"/>
              </w:rPr>
            </w:pPr>
            <w:r w:rsidRPr="00DD710F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758" w:rsidRPr="00DD710F" w:rsidRDefault="00F27758" w:rsidP="00E96100">
            <w:pPr>
              <w:jc w:val="center"/>
              <w:rPr>
                <w:sz w:val="28"/>
                <w:szCs w:val="28"/>
                <w:lang w:eastAsia="en-US"/>
              </w:rPr>
            </w:pPr>
            <w:r w:rsidRPr="00DD710F">
              <w:rPr>
                <w:sz w:val="28"/>
                <w:szCs w:val="28"/>
              </w:rPr>
              <w:t>Статьи Областного закона «Об административных правонарушениях»</w:t>
            </w:r>
          </w:p>
        </w:tc>
      </w:tr>
      <w:tr w:rsidR="00F27758" w:rsidTr="00E96100">
        <w:trPr>
          <w:trHeight w:val="653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758" w:rsidRPr="00DD710F" w:rsidRDefault="00F27758" w:rsidP="00E96100">
            <w:pPr>
              <w:jc w:val="center"/>
              <w:rPr>
                <w:sz w:val="28"/>
                <w:szCs w:val="28"/>
                <w:lang w:eastAsia="en-US"/>
              </w:rPr>
            </w:pPr>
            <w:r w:rsidRPr="00DD710F">
              <w:rPr>
                <w:sz w:val="28"/>
                <w:szCs w:val="28"/>
              </w:rPr>
              <w:t>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758" w:rsidRPr="00DD710F" w:rsidRDefault="00F27758" w:rsidP="00E96100">
            <w:pPr>
              <w:jc w:val="center"/>
              <w:rPr>
                <w:sz w:val="28"/>
                <w:szCs w:val="28"/>
                <w:lang w:eastAsia="en-US"/>
              </w:rPr>
            </w:pPr>
            <w:r w:rsidRPr="00DD710F">
              <w:rPr>
                <w:sz w:val="28"/>
                <w:szCs w:val="28"/>
              </w:rPr>
              <w:t xml:space="preserve">Глава </w:t>
            </w:r>
            <w:r>
              <w:rPr>
                <w:sz w:val="28"/>
                <w:szCs w:val="28"/>
              </w:rPr>
              <w:t xml:space="preserve">Администрации </w:t>
            </w:r>
            <w:r w:rsidRPr="00DD710F">
              <w:rPr>
                <w:sz w:val="28"/>
                <w:szCs w:val="28"/>
              </w:rPr>
              <w:t>сельского поселения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758" w:rsidRPr="00DD710F" w:rsidRDefault="00F27758" w:rsidP="00E96100">
            <w:pPr>
              <w:jc w:val="center"/>
              <w:rPr>
                <w:sz w:val="28"/>
                <w:szCs w:val="28"/>
                <w:lang w:eastAsia="en-US"/>
              </w:rPr>
            </w:pPr>
            <w:r w:rsidRPr="00DD710F">
              <w:rPr>
                <w:sz w:val="28"/>
                <w:szCs w:val="28"/>
              </w:rPr>
              <w:t>Статьи 2.2, 2.4, часть 2 статьи 9.1, статья 9.3</w:t>
            </w:r>
          </w:p>
        </w:tc>
      </w:tr>
      <w:tr w:rsidR="00F27758" w:rsidTr="00E96100">
        <w:trPr>
          <w:trHeight w:val="97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758" w:rsidRPr="00DD710F" w:rsidRDefault="00F27758" w:rsidP="00E96100">
            <w:pPr>
              <w:jc w:val="center"/>
              <w:rPr>
                <w:sz w:val="28"/>
                <w:szCs w:val="28"/>
                <w:lang w:eastAsia="en-US"/>
              </w:rPr>
            </w:pPr>
            <w:r w:rsidRPr="00DD710F">
              <w:rPr>
                <w:sz w:val="28"/>
                <w:szCs w:val="28"/>
              </w:rPr>
              <w:t>2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758" w:rsidRPr="00DD710F" w:rsidRDefault="00F27758" w:rsidP="00F2775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Ведущий с</w:t>
            </w:r>
            <w:r w:rsidRPr="00DD710F">
              <w:rPr>
                <w:sz w:val="28"/>
                <w:szCs w:val="28"/>
              </w:rPr>
              <w:t>пециалист по</w:t>
            </w:r>
            <w:r>
              <w:rPr>
                <w:sz w:val="28"/>
                <w:szCs w:val="28"/>
              </w:rPr>
              <w:t xml:space="preserve"> вопросам муниципального хозяйства, ГО и ЧС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758" w:rsidRPr="009D3A51" w:rsidRDefault="00F27758" w:rsidP="00303E76">
            <w:pPr>
              <w:jc w:val="center"/>
              <w:rPr>
                <w:sz w:val="28"/>
                <w:szCs w:val="28"/>
                <w:lang w:eastAsia="en-US"/>
              </w:rPr>
            </w:pPr>
            <w:r w:rsidRPr="009D3A51">
              <w:rPr>
                <w:sz w:val="28"/>
                <w:szCs w:val="28"/>
              </w:rPr>
              <w:t xml:space="preserve">Статьи 2.3, 2.5, 2.7, 2.10, 3.2, 4.1, 4.4, 4.5, </w:t>
            </w:r>
            <w:r w:rsidRPr="009D3A51">
              <w:rPr>
                <w:sz w:val="28"/>
                <w:szCs w:val="28"/>
                <w:shd w:val="clear" w:color="auto" w:fill="FFFFFF"/>
              </w:rPr>
              <w:t>часть 1 статьи 4.6,</w:t>
            </w:r>
            <w:r w:rsidRPr="009D3A51">
              <w:rPr>
                <w:color w:val="5C5B5B"/>
                <w:sz w:val="28"/>
                <w:szCs w:val="28"/>
                <w:shd w:val="clear" w:color="auto" w:fill="FFFFFF"/>
              </w:rPr>
              <w:t xml:space="preserve"> </w:t>
            </w:r>
            <w:r w:rsidRPr="009D3A51">
              <w:rPr>
                <w:sz w:val="28"/>
                <w:szCs w:val="28"/>
              </w:rPr>
              <w:t>5.1, 5.2, 5.3, 5.4, 5.5, 6.3</w:t>
            </w:r>
            <w:r>
              <w:rPr>
                <w:sz w:val="28"/>
                <w:szCs w:val="28"/>
              </w:rPr>
              <w:t xml:space="preserve">, </w:t>
            </w:r>
            <w:r w:rsidRPr="009D3A51">
              <w:rPr>
                <w:sz w:val="28"/>
                <w:szCs w:val="28"/>
              </w:rPr>
              <w:t>6.4, 8.1, 8.2, 8.8, 8.9</w:t>
            </w:r>
            <w:r w:rsidR="00303E76">
              <w:rPr>
                <w:sz w:val="28"/>
                <w:szCs w:val="28"/>
              </w:rPr>
              <w:t>, часть 2 статьи 9.9</w:t>
            </w:r>
          </w:p>
        </w:tc>
      </w:tr>
    </w:tbl>
    <w:p w:rsidR="00E2601B" w:rsidRDefault="00E2601B" w:rsidP="0026765A">
      <w:pPr>
        <w:jc w:val="center"/>
        <w:rPr>
          <w:sz w:val="28"/>
          <w:szCs w:val="28"/>
        </w:rPr>
      </w:pPr>
    </w:p>
    <w:p w:rsidR="00E2601B" w:rsidRDefault="00E2601B" w:rsidP="0026765A">
      <w:pPr>
        <w:jc w:val="center"/>
        <w:rPr>
          <w:sz w:val="28"/>
          <w:szCs w:val="28"/>
        </w:rPr>
      </w:pPr>
    </w:p>
    <w:p w:rsidR="00E2601B" w:rsidRDefault="00E2601B" w:rsidP="0026765A">
      <w:pPr>
        <w:jc w:val="center"/>
        <w:rPr>
          <w:sz w:val="28"/>
          <w:szCs w:val="28"/>
        </w:rPr>
      </w:pPr>
    </w:p>
    <w:p w:rsidR="00E2601B" w:rsidRDefault="00E2601B" w:rsidP="00E2601B">
      <w:pPr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 по </w:t>
      </w:r>
    </w:p>
    <w:p w:rsidR="00E2601B" w:rsidRDefault="00E2601B" w:rsidP="00E2601B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вопросам</w:t>
      </w:r>
      <w:proofErr w:type="gramEnd"/>
      <w:r>
        <w:rPr>
          <w:sz w:val="28"/>
          <w:szCs w:val="28"/>
        </w:rPr>
        <w:t xml:space="preserve"> муниципального хозяйства, ГО и ЧС</w:t>
      </w:r>
      <w:r w:rsidR="00766F57">
        <w:rPr>
          <w:sz w:val="28"/>
          <w:szCs w:val="28"/>
        </w:rPr>
        <w:tab/>
      </w:r>
      <w:r w:rsidR="00766F57">
        <w:rPr>
          <w:sz w:val="28"/>
          <w:szCs w:val="28"/>
        </w:rPr>
        <w:tab/>
      </w:r>
      <w:r w:rsidR="00766F57">
        <w:rPr>
          <w:sz w:val="28"/>
          <w:szCs w:val="28"/>
        </w:rPr>
        <w:tab/>
      </w:r>
      <w:r w:rsidR="00766F57">
        <w:rPr>
          <w:sz w:val="28"/>
          <w:szCs w:val="28"/>
        </w:rPr>
        <w:tab/>
      </w:r>
      <w:r>
        <w:rPr>
          <w:sz w:val="28"/>
          <w:szCs w:val="28"/>
        </w:rPr>
        <w:t>В.Н. Свирякин</w:t>
      </w:r>
    </w:p>
    <w:p w:rsidR="00F27758" w:rsidRDefault="00F27758" w:rsidP="00E2601B">
      <w:pPr>
        <w:rPr>
          <w:sz w:val="28"/>
          <w:szCs w:val="28"/>
        </w:rPr>
      </w:pPr>
    </w:p>
    <w:p w:rsidR="00F27758" w:rsidRDefault="00F27758" w:rsidP="00E2601B">
      <w:pPr>
        <w:rPr>
          <w:sz w:val="28"/>
          <w:szCs w:val="28"/>
        </w:rPr>
      </w:pPr>
    </w:p>
    <w:p w:rsidR="00F27758" w:rsidRDefault="00F27758" w:rsidP="00E2601B">
      <w:pPr>
        <w:rPr>
          <w:sz w:val="28"/>
          <w:szCs w:val="28"/>
        </w:rPr>
      </w:pPr>
    </w:p>
    <w:p w:rsidR="00F27758" w:rsidRDefault="00F27758" w:rsidP="00E2601B">
      <w:pPr>
        <w:rPr>
          <w:sz w:val="28"/>
          <w:szCs w:val="28"/>
        </w:rPr>
      </w:pPr>
    </w:p>
    <w:p w:rsidR="00F27758" w:rsidRDefault="00F27758" w:rsidP="00E2601B">
      <w:pPr>
        <w:rPr>
          <w:sz w:val="28"/>
          <w:szCs w:val="28"/>
        </w:rPr>
      </w:pPr>
    </w:p>
    <w:p w:rsidR="00F27758" w:rsidRDefault="00F27758" w:rsidP="00E2601B">
      <w:pPr>
        <w:rPr>
          <w:sz w:val="28"/>
          <w:szCs w:val="28"/>
        </w:rPr>
      </w:pPr>
    </w:p>
    <w:p w:rsidR="00F27758" w:rsidRDefault="00F27758" w:rsidP="00E2601B">
      <w:pPr>
        <w:rPr>
          <w:sz w:val="28"/>
          <w:szCs w:val="28"/>
        </w:rPr>
      </w:pPr>
    </w:p>
    <w:p w:rsidR="00F27758" w:rsidRDefault="00F27758" w:rsidP="00E2601B">
      <w:pPr>
        <w:rPr>
          <w:sz w:val="28"/>
          <w:szCs w:val="28"/>
        </w:rPr>
      </w:pPr>
    </w:p>
    <w:p w:rsidR="00F27758" w:rsidRDefault="00F27758" w:rsidP="00E2601B">
      <w:pPr>
        <w:rPr>
          <w:sz w:val="28"/>
          <w:szCs w:val="28"/>
        </w:rPr>
      </w:pPr>
    </w:p>
    <w:p w:rsidR="00F27758" w:rsidRDefault="00F27758" w:rsidP="00E2601B">
      <w:pPr>
        <w:rPr>
          <w:sz w:val="28"/>
          <w:szCs w:val="28"/>
        </w:rPr>
      </w:pPr>
    </w:p>
    <w:p w:rsidR="00F27758" w:rsidRDefault="00F27758" w:rsidP="00E2601B">
      <w:pPr>
        <w:rPr>
          <w:sz w:val="28"/>
          <w:szCs w:val="28"/>
        </w:rPr>
      </w:pPr>
    </w:p>
    <w:p w:rsidR="00F27758" w:rsidRDefault="00F27758" w:rsidP="00E2601B">
      <w:pPr>
        <w:rPr>
          <w:sz w:val="28"/>
          <w:szCs w:val="28"/>
        </w:rPr>
      </w:pPr>
    </w:p>
    <w:p w:rsidR="00F27758" w:rsidRDefault="00F27758" w:rsidP="00E2601B">
      <w:pPr>
        <w:rPr>
          <w:sz w:val="28"/>
          <w:szCs w:val="28"/>
        </w:rPr>
      </w:pPr>
    </w:p>
    <w:p w:rsidR="00F27758" w:rsidRDefault="00F27758" w:rsidP="00E2601B">
      <w:pPr>
        <w:rPr>
          <w:sz w:val="28"/>
          <w:szCs w:val="28"/>
        </w:rPr>
      </w:pPr>
    </w:p>
    <w:p w:rsidR="00F27758" w:rsidRDefault="00F27758" w:rsidP="00E2601B">
      <w:pPr>
        <w:rPr>
          <w:sz w:val="28"/>
          <w:szCs w:val="28"/>
        </w:rPr>
      </w:pPr>
    </w:p>
    <w:p w:rsidR="00F27758" w:rsidRDefault="00F27758" w:rsidP="00E2601B">
      <w:pPr>
        <w:rPr>
          <w:sz w:val="28"/>
          <w:szCs w:val="28"/>
        </w:rPr>
      </w:pPr>
    </w:p>
    <w:p w:rsidR="00F27758" w:rsidRDefault="00F27758" w:rsidP="00E2601B">
      <w:pPr>
        <w:rPr>
          <w:sz w:val="28"/>
          <w:szCs w:val="28"/>
        </w:rPr>
      </w:pPr>
    </w:p>
    <w:p w:rsidR="00F27758" w:rsidRDefault="00F27758" w:rsidP="00E2601B">
      <w:pPr>
        <w:rPr>
          <w:sz w:val="28"/>
          <w:szCs w:val="28"/>
        </w:rPr>
      </w:pPr>
    </w:p>
    <w:p w:rsidR="00F27758" w:rsidRDefault="00F27758" w:rsidP="00E2601B">
      <w:pPr>
        <w:rPr>
          <w:sz w:val="28"/>
          <w:szCs w:val="28"/>
        </w:rPr>
      </w:pPr>
    </w:p>
    <w:sectPr w:rsidR="00F27758" w:rsidSect="00007EF3">
      <w:pgSz w:w="11906" w:h="16838"/>
      <w:pgMar w:top="567" w:right="566" w:bottom="567" w:left="1134" w:header="426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788D" w:rsidRDefault="000A788D">
      <w:r>
        <w:separator/>
      </w:r>
    </w:p>
  </w:endnote>
  <w:endnote w:type="continuationSeparator" w:id="0">
    <w:p w:rsidR="000A788D" w:rsidRDefault="000A7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788D" w:rsidRDefault="000A788D">
      <w:r>
        <w:separator/>
      </w:r>
    </w:p>
  </w:footnote>
  <w:footnote w:type="continuationSeparator" w:id="0">
    <w:p w:rsidR="000A788D" w:rsidRDefault="000A78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5A90" w:rsidRDefault="000A788D">
    <w:pPr>
      <w:pStyle w:val="a7"/>
    </w:pPr>
  </w:p>
  <w:p w:rsidR="002F5A90" w:rsidRDefault="000A788D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5A90" w:rsidRDefault="000A788D">
    <w:pPr>
      <w:pStyle w:val="a7"/>
    </w:pPr>
  </w:p>
  <w:p w:rsidR="002F5A90" w:rsidRDefault="000A788D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3695D"/>
    <w:multiLevelType w:val="hybridMultilevel"/>
    <w:tmpl w:val="BE9032EC"/>
    <w:lvl w:ilvl="0" w:tplc="E30E189E">
      <w:start w:val="1"/>
      <w:numFmt w:val="decimal"/>
      <w:lvlText w:val="%1."/>
      <w:lvlJc w:val="left"/>
      <w:pPr>
        <w:ind w:left="177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797408"/>
    <w:multiLevelType w:val="hybridMultilevel"/>
    <w:tmpl w:val="2B0255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5F478C"/>
    <w:multiLevelType w:val="multilevel"/>
    <w:tmpl w:val="19BA675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08B670C4"/>
    <w:multiLevelType w:val="hybridMultilevel"/>
    <w:tmpl w:val="AD3A093E"/>
    <w:lvl w:ilvl="0" w:tplc="9E5A8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4A0F7E"/>
    <w:multiLevelType w:val="hybridMultilevel"/>
    <w:tmpl w:val="38D4985A"/>
    <w:lvl w:ilvl="0" w:tplc="D27088F8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B375B70"/>
    <w:multiLevelType w:val="hybridMultilevel"/>
    <w:tmpl w:val="3F9244A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B55425"/>
    <w:multiLevelType w:val="hybridMultilevel"/>
    <w:tmpl w:val="BC049ACC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36378B8"/>
    <w:multiLevelType w:val="hybridMultilevel"/>
    <w:tmpl w:val="DA0223B8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D1E3C51"/>
    <w:multiLevelType w:val="hybridMultilevel"/>
    <w:tmpl w:val="B212E09A"/>
    <w:lvl w:ilvl="0" w:tplc="2684041A">
      <w:start w:val="1"/>
      <w:numFmt w:val="decimal"/>
      <w:lvlText w:val="%1."/>
      <w:lvlJc w:val="left"/>
      <w:pPr>
        <w:ind w:left="928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1E7A6243"/>
    <w:multiLevelType w:val="multilevel"/>
    <w:tmpl w:val="DAF0E47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0">
    <w:nsid w:val="295979C6"/>
    <w:multiLevelType w:val="multilevel"/>
    <w:tmpl w:val="F73C3B0A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1">
    <w:nsid w:val="2C7D0207"/>
    <w:multiLevelType w:val="hybridMultilevel"/>
    <w:tmpl w:val="03D8C586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E0B23A0"/>
    <w:multiLevelType w:val="hybridMultilevel"/>
    <w:tmpl w:val="C7F0EA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234376"/>
    <w:multiLevelType w:val="hybridMultilevel"/>
    <w:tmpl w:val="81C839F6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10A13FC"/>
    <w:multiLevelType w:val="hybridMultilevel"/>
    <w:tmpl w:val="38F6AC22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9A2D35"/>
    <w:multiLevelType w:val="hybridMultilevel"/>
    <w:tmpl w:val="E5FEDFB6"/>
    <w:lvl w:ilvl="0" w:tplc="E30E189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5812FD1"/>
    <w:multiLevelType w:val="multilevel"/>
    <w:tmpl w:val="2F344F62"/>
    <w:lvl w:ilvl="0">
      <w:start w:val="6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7">
    <w:nsid w:val="5395554B"/>
    <w:multiLevelType w:val="hybridMultilevel"/>
    <w:tmpl w:val="BB3A4E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9E5A88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06770F"/>
    <w:multiLevelType w:val="hybridMultilevel"/>
    <w:tmpl w:val="74263F18"/>
    <w:lvl w:ilvl="0" w:tplc="0419000F">
      <w:start w:val="1"/>
      <w:numFmt w:val="decimal"/>
      <w:lvlText w:val="%1."/>
      <w:lvlJc w:val="left"/>
      <w:pPr>
        <w:ind w:left="2345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9BC5A04"/>
    <w:multiLevelType w:val="hybridMultilevel"/>
    <w:tmpl w:val="4B5EC36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6CEB3F4E"/>
    <w:multiLevelType w:val="hybridMultilevel"/>
    <w:tmpl w:val="98FED6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9E5A88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910C1D"/>
    <w:multiLevelType w:val="hybridMultilevel"/>
    <w:tmpl w:val="B8FC4D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7B9D0E79"/>
    <w:multiLevelType w:val="hybridMultilevel"/>
    <w:tmpl w:val="EC725ABE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DBE4820"/>
    <w:multiLevelType w:val="hybridMultilevel"/>
    <w:tmpl w:val="C7A6E6E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7"/>
  </w:num>
  <w:num w:numId="3">
    <w:abstractNumId w:val="20"/>
  </w:num>
  <w:num w:numId="4">
    <w:abstractNumId w:val="3"/>
  </w:num>
  <w:num w:numId="5">
    <w:abstractNumId w:val="22"/>
  </w:num>
  <w:num w:numId="6">
    <w:abstractNumId w:val="11"/>
  </w:num>
  <w:num w:numId="7">
    <w:abstractNumId w:val="6"/>
  </w:num>
  <w:num w:numId="8">
    <w:abstractNumId w:val="13"/>
  </w:num>
  <w:num w:numId="9">
    <w:abstractNumId w:val="7"/>
  </w:num>
  <w:num w:numId="10">
    <w:abstractNumId w:val="16"/>
  </w:num>
  <w:num w:numId="11">
    <w:abstractNumId w:val="5"/>
  </w:num>
  <w:num w:numId="12">
    <w:abstractNumId w:val="4"/>
  </w:num>
  <w:num w:numId="13">
    <w:abstractNumId w:val="14"/>
  </w:num>
  <w:num w:numId="14">
    <w:abstractNumId w:val="23"/>
  </w:num>
  <w:num w:numId="15">
    <w:abstractNumId w:val="21"/>
  </w:num>
  <w:num w:numId="16">
    <w:abstractNumId w:val="8"/>
  </w:num>
  <w:num w:numId="17">
    <w:abstractNumId w:val="19"/>
  </w:num>
  <w:num w:numId="18">
    <w:abstractNumId w:val="15"/>
  </w:num>
  <w:num w:numId="19">
    <w:abstractNumId w:val="0"/>
  </w:num>
  <w:num w:numId="20">
    <w:abstractNumId w:val="2"/>
  </w:num>
  <w:num w:numId="21">
    <w:abstractNumId w:val="9"/>
  </w:num>
  <w:num w:numId="22">
    <w:abstractNumId w:val="12"/>
  </w:num>
  <w:num w:numId="23">
    <w:abstractNumId w:val="10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3FC"/>
    <w:rsid w:val="00007EF3"/>
    <w:rsid w:val="0003292D"/>
    <w:rsid w:val="00045165"/>
    <w:rsid w:val="00050C68"/>
    <w:rsid w:val="0005372C"/>
    <w:rsid w:val="000549EB"/>
    <w:rsid w:val="00054D8B"/>
    <w:rsid w:val="000559D5"/>
    <w:rsid w:val="00060F3C"/>
    <w:rsid w:val="000734BC"/>
    <w:rsid w:val="000808D6"/>
    <w:rsid w:val="00086CEC"/>
    <w:rsid w:val="000931E5"/>
    <w:rsid w:val="000A726F"/>
    <w:rsid w:val="000A788D"/>
    <w:rsid w:val="000B139F"/>
    <w:rsid w:val="000B31BC"/>
    <w:rsid w:val="000B4002"/>
    <w:rsid w:val="000B66C7"/>
    <w:rsid w:val="000C2474"/>
    <w:rsid w:val="000C430D"/>
    <w:rsid w:val="000E40B2"/>
    <w:rsid w:val="000E4DE0"/>
    <w:rsid w:val="000E5504"/>
    <w:rsid w:val="000F11FC"/>
    <w:rsid w:val="000F1EBB"/>
    <w:rsid w:val="000F2B40"/>
    <w:rsid w:val="000F5B6A"/>
    <w:rsid w:val="001045C8"/>
    <w:rsid w:val="00104E0D"/>
    <w:rsid w:val="0010504A"/>
    <w:rsid w:val="001116AF"/>
    <w:rsid w:val="00116BFA"/>
    <w:rsid w:val="001229F8"/>
    <w:rsid w:val="00124612"/>
    <w:rsid w:val="00125DE3"/>
    <w:rsid w:val="001266C9"/>
    <w:rsid w:val="00130F73"/>
    <w:rsid w:val="00143488"/>
    <w:rsid w:val="001451F3"/>
    <w:rsid w:val="001461B0"/>
    <w:rsid w:val="00153B21"/>
    <w:rsid w:val="00157A98"/>
    <w:rsid w:val="001835D1"/>
    <w:rsid w:val="001A18CC"/>
    <w:rsid w:val="001A1D69"/>
    <w:rsid w:val="001A3614"/>
    <w:rsid w:val="001A6F81"/>
    <w:rsid w:val="001B2D1C"/>
    <w:rsid w:val="001B5091"/>
    <w:rsid w:val="001B5298"/>
    <w:rsid w:val="001B7124"/>
    <w:rsid w:val="001C1D98"/>
    <w:rsid w:val="001C4944"/>
    <w:rsid w:val="001D10D7"/>
    <w:rsid w:val="001D2690"/>
    <w:rsid w:val="001D2D63"/>
    <w:rsid w:val="001F0B3A"/>
    <w:rsid w:val="001F4BE3"/>
    <w:rsid w:val="001F6D02"/>
    <w:rsid w:val="00200EB6"/>
    <w:rsid w:val="00206E33"/>
    <w:rsid w:val="00222AC0"/>
    <w:rsid w:val="002317A9"/>
    <w:rsid w:val="002504E8"/>
    <w:rsid w:val="00251559"/>
    <w:rsid w:val="00254382"/>
    <w:rsid w:val="00255C62"/>
    <w:rsid w:val="00261560"/>
    <w:rsid w:val="00266C1B"/>
    <w:rsid w:val="0026765A"/>
    <w:rsid w:val="0027031E"/>
    <w:rsid w:val="0028703B"/>
    <w:rsid w:val="002A2062"/>
    <w:rsid w:val="002A274A"/>
    <w:rsid w:val="002A31A1"/>
    <w:rsid w:val="002A44F0"/>
    <w:rsid w:val="002B6527"/>
    <w:rsid w:val="002B6911"/>
    <w:rsid w:val="002B7C14"/>
    <w:rsid w:val="002C135C"/>
    <w:rsid w:val="002C5E60"/>
    <w:rsid w:val="002E65D5"/>
    <w:rsid w:val="002F63E3"/>
    <w:rsid w:val="002F74D7"/>
    <w:rsid w:val="0030124B"/>
    <w:rsid w:val="003027A7"/>
    <w:rsid w:val="00303E76"/>
    <w:rsid w:val="00310EC7"/>
    <w:rsid w:val="00313D3A"/>
    <w:rsid w:val="00315F3D"/>
    <w:rsid w:val="00316491"/>
    <w:rsid w:val="00317B5A"/>
    <w:rsid w:val="00320495"/>
    <w:rsid w:val="00320F7A"/>
    <w:rsid w:val="003371E0"/>
    <w:rsid w:val="003400AE"/>
    <w:rsid w:val="00341FC1"/>
    <w:rsid w:val="003440B3"/>
    <w:rsid w:val="003461AA"/>
    <w:rsid w:val="00357B68"/>
    <w:rsid w:val="0037040B"/>
    <w:rsid w:val="00371E43"/>
    <w:rsid w:val="00373D0F"/>
    <w:rsid w:val="003817DA"/>
    <w:rsid w:val="00383656"/>
    <w:rsid w:val="003921D8"/>
    <w:rsid w:val="00395C5A"/>
    <w:rsid w:val="003A470D"/>
    <w:rsid w:val="003B2193"/>
    <w:rsid w:val="003B2D7C"/>
    <w:rsid w:val="003C3532"/>
    <w:rsid w:val="003C46EB"/>
    <w:rsid w:val="0040683C"/>
    <w:rsid w:val="00407B71"/>
    <w:rsid w:val="00423930"/>
    <w:rsid w:val="00425061"/>
    <w:rsid w:val="00431EFC"/>
    <w:rsid w:val="00432ABE"/>
    <w:rsid w:val="00433FF9"/>
    <w:rsid w:val="0043686A"/>
    <w:rsid w:val="00441069"/>
    <w:rsid w:val="00444636"/>
    <w:rsid w:val="00453869"/>
    <w:rsid w:val="004577C2"/>
    <w:rsid w:val="00460E91"/>
    <w:rsid w:val="004643D0"/>
    <w:rsid w:val="004711EC"/>
    <w:rsid w:val="00480BC7"/>
    <w:rsid w:val="004850A1"/>
    <w:rsid w:val="004871AA"/>
    <w:rsid w:val="00496D22"/>
    <w:rsid w:val="004A3CEE"/>
    <w:rsid w:val="004A6DA5"/>
    <w:rsid w:val="004B5540"/>
    <w:rsid w:val="004B6A5C"/>
    <w:rsid w:val="004C4307"/>
    <w:rsid w:val="004C4F7D"/>
    <w:rsid w:val="004D2608"/>
    <w:rsid w:val="004E78FD"/>
    <w:rsid w:val="004F3544"/>
    <w:rsid w:val="004F7011"/>
    <w:rsid w:val="00511925"/>
    <w:rsid w:val="00515D9C"/>
    <w:rsid w:val="00527B6D"/>
    <w:rsid w:val="00531FBD"/>
    <w:rsid w:val="0053366A"/>
    <w:rsid w:val="00547374"/>
    <w:rsid w:val="00550A90"/>
    <w:rsid w:val="00552302"/>
    <w:rsid w:val="00562550"/>
    <w:rsid w:val="005661CA"/>
    <w:rsid w:val="00566375"/>
    <w:rsid w:val="00571385"/>
    <w:rsid w:val="00581550"/>
    <w:rsid w:val="00584C9A"/>
    <w:rsid w:val="00587BF6"/>
    <w:rsid w:val="00596EA9"/>
    <w:rsid w:val="005B0576"/>
    <w:rsid w:val="005B2DE8"/>
    <w:rsid w:val="005C030F"/>
    <w:rsid w:val="005C4E38"/>
    <w:rsid w:val="005C5FF3"/>
    <w:rsid w:val="005C70CC"/>
    <w:rsid w:val="005E23FC"/>
    <w:rsid w:val="005E2FE8"/>
    <w:rsid w:val="005F0323"/>
    <w:rsid w:val="00602FEA"/>
    <w:rsid w:val="0060304B"/>
    <w:rsid w:val="006063F1"/>
    <w:rsid w:val="00607B20"/>
    <w:rsid w:val="00610D91"/>
    <w:rsid w:val="00611679"/>
    <w:rsid w:val="00613D7D"/>
    <w:rsid w:val="00644FF1"/>
    <w:rsid w:val="00645FC8"/>
    <w:rsid w:val="00647280"/>
    <w:rsid w:val="00652B7E"/>
    <w:rsid w:val="00653082"/>
    <w:rsid w:val="006564DB"/>
    <w:rsid w:val="0065732A"/>
    <w:rsid w:val="006575CD"/>
    <w:rsid w:val="00660EE3"/>
    <w:rsid w:val="00670AEF"/>
    <w:rsid w:val="0067258E"/>
    <w:rsid w:val="00676B57"/>
    <w:rsid w:val="006836F8"/>
    <w:rsid w:val="0068768D"/>
    <w:rsid w:val="006B0AF5"/>
    <w:rsid w:val="006B64D7"/>
    <w:rsid w:val="006C5CA3"/>
    <w:rsid w:val="006D371D"/>
    <w:rsid w:val="006F3636"/>
    <w:rsid w:val="00706178"/>
    <w:rsid w:val="007120F8"/>
    <w:rsid w:val="0071423D"/>
    <w:rsid w:val="007219F0"/>
    <w:rsid w:val="007244AA"/>
    <w:rsid w:val="00735EA2"/>
    <w:rsid w:val="00743A24"/>
    <w:rsid w:val="00756CE0"/>
    <w:rsid w:val="00765065"/>
    <w:rsid w:val="00766F57"/>
    <w:rsid w:val="0077225C"/>
    <w:rsid w:val="007730B1"/>
    <w:rsid w:val="00775C07"/>
    <w:rsid w:val="00775FD9"/>
    <w:rsid w:val="00782222"/>
    <w:rsid w:val="007936DE"/>
    <w:rsid w:val="007936ED"/>
    <w:rsid w:val="007B0486"/>
    <w:rsid w:val="007B3C4D"/>
    <w:rsid w:val="007B6388"/>
    <w:rsid w:val="007C0A5F"/>
    <w:rsid w:val="007C45E8"/>
    <w:rsid w:val="007D0B01"/>
    <w:rsid w:val="007D7723"/>
    <w:rsid w:val="007E562F"/>
    <w:rsid w:val="007F1381"/>
    <w:rsid w:val="007F4FAF"/>
    <w:rsid w:val="00803F3C"/>
    <w:rsid w:val="00804CFE"/>
    <w:rsid w:val="0081072E"/>
    <w:rsid w:val="00811C94"/>
    <w:rsid w:val="00811CF1"/>
    <w:rsid w:val="008167A7"/>
    <w:rsid w:val="00827343"/>
    <w:rsid w:val="0083049F"/>
    <w:rsid w:val="00831338"/>
    <w:rsid w:val="00831A3E"/>
    <w:rsid w:val="00831EE3"/>
    <w:rsid w:val="00832110"/>
    <w:rsid w:val="00835F83"/>
    <w:rsid w:val="00836A8B"/>
    <w:rsid w:val="00841EDA"/>
    <w:rsid w:val="008438D7"/>
    <w:rsid w:val="00854873"/>
    <w:rsid w:val="00860E5A"/>
    <w:rsid w:val="00867AB6"/>
    <w:rsid w:val="0087204C"/>
    <w:rsid w:val="00883C39"/>
    <w:rsid w:val="00884D04"/>
    <w:rsid w:val="00886595"/>
    <w:rsid w:val="008913E4"/>
    <w:rsid w:val="008A22A4"/>
    <w:rsid w:val="008A26EE"/>
    <w:rsid w:val="008B1E56"/>
    <w:rsid w:val="008B6AD3"/>
    <w:rsid w:val="008D0417"/>
    <w:rsid w:val="008E67A8"/>
    <w:rsid w:val="00910044"/>
    <w:rsid w:val="009122B1"/>
    <w:rsid w:val="00912784"/>
    <w:rsid w:val="00913129"/>
    <w:rsid w:val="00917C70"/>
    <w:rsid w:val="00921542"/>
    <w:rsid w:val="00921C30"/>
    <w:rsid w:val="009228DF"/>
    <w:rsid w:val="00924E84"/>
    <w:rsid w:val="00926E43"/>
    <w:rsid w:val="00931ADD"/>
    <w:rsid w:val="00936FB7"/>
    <w:rsid w:val="00947FCC"/>
    <w:rsid w:val="00955064"/>
    <w:rsid w:val="009777D8"/>
    <w:rsid w:val="00984596"/>
    <w:rsid w:val="00985A10"/>
    <w:rsid w:val="009E137D"/>
    <w:rsid w:val="00A00150"/>
    <w:rsid w:val="00A042E2"/>
    <w:rsid w:val="00A05C7B"/>
    <w:rsid w:val="00A061D7"/>
    <w:rsid w:val="00A23A93"/>
    <w:rsid w:val="00A24835"/>
    <w:rsid w:val="00A3041F"/>
    <w:rsid w:val="00A30E81"/>
    <w:rsid w:val="00A34804"/>
    <w:rsid w:val="00A50F3C"/>
    <w:rsid w:val="00A529B9"/>
    <w:rsid w:val="00A666C2"/>
    <w:rsid w:val="00A67B50"/>
    <w:rsid w:val="00A7112C"/>
    <w:rsid w:val="00A76818"/>
    <w:rsid w:val="00A91EAC"/>
    <w:rsid w:val="00A93008"/>
    <w:rsid w:val="00A941CF"/>
    <w:rsid w:val="00AA22C9"/>
    <w:rsid w:val="00AA5DCF"/>
    <w:rsid w:val="00AC48BC"/>
    <w:rsid w:val="00AD0AA2"/>
    <w:rsid w:val="00AE2601"/>
    <w:rsid w:val="00AF2F93"/>
    <w:rsid w:val="00B116D5"/>
    <w:rsid w:val="00B14F4C"/>
    <w:rsid w:val="00B22F6A"/>
    <w:rsid w:val="00B256B1"/>
    <w:rsid w:val="00B31114"/>
    <w:rsid w:val="00B3295D"/>
    <w:rsid w:val="00B35935"/>
    <w:rsid w:val="00B36E91"/>
    <w:rsid w:val="00B37E63"/>
    <w:rsid w:val="00B444A2"/>
    <w:rsid w:val="00B62CFB"/>
    <w:rsid w:val="00B6710B"/>
    <w:rsid w:val="00B72D61"/>
    <w:rsid w:val="00B77D7F"/>
    <w:rsid w:val="00B8231A"/>
    <w:rsid w:val="00B85FBA"/>
    <w:rsid w:val="00B92FEF"/>
    <w:rsid w:val="00B94C36"/>
    <w:rsid w:val="00B9505D"/>
    <w:rsid w:val="00BB55C0"/>
    <w:rsid w:val="00BB770B"/>
    <w:rsid w:val="00BC0920"/>
    <w:rsid w:val="00BC2594"/>
    <w:rsid w:val="00BC2954"/>
    <w:rsid w:val="00BC2C68"/>
    <w:rsid w:val="00BD7C4A"/>
    <w:rsid w:val="00BD7D3F"/>
    <w:rsid w:val="00BD7ECF"/>
    <w:rsid w:val="00BE1057"/>
    <w:rsid w:val="00BE344C"/>
    <w:rsid w:val="00BF03D0"/>
    <w:rsid w:val="00BF39F0"/>
    <w:rsid w:val="00C0319C"/>
    <w:rsid w:val="00C0525D"/>
    <w:rsid w:val="00C11FDF"/>
    <w:rsid w:val="00C15296"/>
    <w:rsid w:val="00C26DCA"/>
    <w:rsid w:val="00C35B22"/>
    <w:rsid w:val="00C40217"/>
    <w:rsid w:val="00C44ED2"/>
    <w:rsid w:val="00C46860"/>
    <w:rsid w:val="00C572C4"/>
    <w:rsid w:val="00C64761"/>
    <w:rsid w:val="00C67E30"/>
    <w:rsid w:val="00C731BB"/>
    <w:rsid w:val="00C750C2"/>
    <w:rsid w:val="00C75738"/>
    <w:rsid w:val="00CA151C"/>
    <w:rsid w:val="00CA6A66"/>
    <w:rsid w:val="00CB1900"/>
    <w:rsid w:val="00CB43C1"/>
    <w:rsid w:val="00CC39BB"/>
    <w:rsid w:val="00CC69EC"/>
    <w:rsid w:val="00CD077D"/>
    <w:rsid w:val="00CE5183"/>
    <w:rsid w:val="00CE7B9E"/>
    <w:rsid w:val="00CF1BD9"/>
    <w:rsid w:val="00CF4187"/>
    <w:rsid w:val="00CF488E"/>
    <w:rsid w:val="00CF5FC0"/>
    <w:rsid w:val="00D00358"/>
    <w:rsid w:val="00D11979"/>
    <w:rsid w:val="00D13E83"/>
    <w:rsid w:val="00D14BE7"/>
    <w:rsid w:val="00D31D6E"/>
    <w:rsid w:val="00D350A7"/>
    <w:rsid w:val="00D367C3"/>
    <w:rsid w:val="00D57777"/>
    <w:rsid w:val="00D73323"/>
    <w:rsid w:val="00D8572D"/>
    <w:rsid w:val="00DB21F3"/>
    <w:rsid w:val="00DB4D6B"/>
    <w:rsid w:val="00DC2302"/>
    <w:rsid w:val="00DC6EC0"/>
    <w:rsid w:val="00DD11AA"/>
    <w:rsid w:val="00DD3045"/>
    <w:rsid w:val="00DE50C1"/>
    <w:rsid w:val="00E00270"/>
    <w:rsid w:val="00E0042D"/>
    <w:rsid w:val="00E02A04"/>
    <w:rsid w:val="00E03548"/>
    <w:rsid w:val="00E04378"/>
    <w:rsid w:val="00E114B2"/>
    <w:rsid w:val="00E138E0"/>
    <w:rsid w:val="00E22A33"/>
    <w:rsid w:val="00E25D5A"/>
    <w:rsid w:val="00E2601B"/>
    <w:rsid w:val="00E3132E"/>
    <w:rsid w:val="00E31A73"/>
    <w:rsid w:val="00E36EA0"/>
    <w:rsid w:val="00E40F36"/>
    <w:rsid w:val="00E425B4"/>
    <w:rsid w:val="00E471A1"/>
    <w:rsid w:val="00E47C9D"/>
    <w:rsid w:val="00E61F30"/>
    <w:rsid w:val="00E657E1"/>
    <w:rsid w:val="00E67DF0"/>
    <w:rsid w:val="00E7274C"/>
    <w:rsid w:val="00E74E00"/>
    <w:rsid w:val="00E75C57"/>
    <w:rsid w:val="00E76A4E"/>
    <w:rsid w:val="00E831BC"/>
    <w:rsid w:val="00E858EE"/>
    <w:rsid w:val="00E86F85"/>
    <w:rsid w:val="00E8718B"/>
    <w:rsid w:val="00E905F4"/>
    <w:rsid w:val="00E921BB"/>
    <w:rsid w:val="00E9626F"/>
    <w:rsid w:val="00E96504"/>
    <w:rsid w:val="00EA117D"/>
    <w:rsid w:val="00EA52D1"/>
    <w:rsid w:val="00EB32CD"/>
    <w:rsid w:val="00EB3C79"/>
    <w:rsid w:val="00EC21E1"/>
    <w:rsid w:val="00EC25AC"/>
    <w:rsid w:val="00EC40AD"/>
    <w:rsid w:val="00EC4448"/>
    <w:rsid w:val="00EC5043"/>
    <w:rsid w:val="00ED5B68"/>
    <w:rsid w:val="00ED5F0C"/>
    <w:rsid w:val="00ED72D3"/>
    <w:rsid w:val="00EE31D9"/>
    <w:rsid w:val="00EE6667"/>
    <w:rsid w:val="00EF29AB"/>
    <w:rsid w:val="00EF56AF"/>
    <w:rsid w:val="00F021BE"/>
    <w:rsid w:val="00F02C40"/>
    <w:rsid w:val="00F04BC0"/>
    <w:rsid w:val="00F14339"/>
    <w:rsid w:val="00F24917"/>
    <w:rsid w:val="00F27758"/>
    <w:rsid w:val="00F30D40"/>
    <w:rsid w:val="00F31D86"/>
    <w:rsid w:val="00F32D20"/>
    <w:rsid w:val="00F346FA"/>
    <w:rsid w:val="00F36830"/>
    <w:rsid w:val="00F410DF"/>
    <w:rsid w:val="00F44FE1"/>
    <w:rsid w:val="00F47327"/>
    <w:rsid w:val="00F57D06"/>
    <w:rsid w:val="00F6441E"/>
    <w:rsid w:val="00F65271"/>
    <w:rsid w:val="00F65A3E"/>
    <w:rsid w:val="00F8225E"/>
    <w:rsid w:val="00F86418"/>
    <w:rsid w:val="00F916BE"/>
    <w:rsid w:val="00F9297B"/>
    <w:rsid w:val="00F97ADC"/>
    <w:rsid w:val="00FA6611"/>
    <w:rsid w:val="00FB1465"/>
    <w:rsid w:val="00FB76D9"/>
    <w:rsid w:val="00FD1715"/>
    <w:rsid w:val="00FD350A"/>
    <w:rsid w:val="00FD513F"/>
    <w:rsid w:val="00FD6AD8"/>
    <w:rsid w:val="00FE2895"/>
    <w:rsid w:val="00FE5752"/>
    <w:rsid w:val="00FE6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95087B40-5E57-43E7-9F0C-AA0D17831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qFormat/>
    <w:rsid w:val="005E23FC"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5E23F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5E23F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a9">
    <w:name w:val="Balloon Text"/>
    <w:basedOn w:val="a"/>
    <w:link w:val="aa"/>
    <w:rsid w:val="001B2D1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5E23FC"/>
    <w:rPr>
      <w:sz w:val="28"/>
    </w:rPr>
  </w:style>
  <w:style w:type="character" w:customStyle="1" w:styleId="30">
    <w:name w:val="Заголовок 3 Знак"/>
    <w:link w:val="3"/>
    <w:rsid w:val="005E23FC"/>
    <w:rPr>
      <w:rFonts w:ascii="Arial" w:hAnsi="Arial" w:cs="Arial"/>
      <w:b/>
      <w:bCs/>
      <w:sz w:val="26"/>
      <w:szCs w:val="26"/>
    </w:rPr>
  </w:style>
  <w:style w:type="character" w:customStyle="1" w:styleId="60">
    <w:name w:val="Заголовок 6 Знак"/>
    <w:link w:val="6"/>
    <w:semiHidden/>
    <w:rsid w:val="005E23FC"/>
    <w:rPr>
      <w:rFonts w:ascii="Calibri" w:hAnsi="Calibri"/>
      <w:b/>
      <w:bCs/>
      <w:sz w:val="22"/>
      <w:szCs w:val="22"/>
    </w:rPr>
  </w:style>
  <w:style w:type="paragraph" w:customStyle="1" w:styleId="dash041e0431044b0447043d044b0439">
    <w:name w:val="dash041e_0431_044b_0447_043d_044b_0439"/>
    <w:basedOn w:val="a"/>
    <w:rsid w:val="005E23FC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5E23FC"/>
    <w:pPr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dash041e0431044b0447043d044b0439char">
    <w:name w:val="dash041e_0431_044b_0447_043d_044b_0439__char"/>
    <w:basedOn w:val="a0"/>
    <w:rsid w:val="005E23FC"/>
  </w:style>
  <w:style w:type="character" w:styleId="ab">
    <w:name w:val="Hyperlink"/>
    <w:rsid w:val="005E23FC"/>
    <w:rPr>
      <w:color w:val="0000FF"/>
      <w:u w:val="single"/>
    </w:rPr>
  </w:style>
  <w:style w:type="paragraph" w:customStyle="1" w:styleId="dash042104420430043d0434043004400442043d044b04390020html">
    <w:name w:val="dash0421_0442_0430_043d_0434_0430_0440_0442_043d_044b_0439_0020html"/>
    <w:basedOn w:val="a"/>
    <w:rsid w:val="005E23FC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basedOn w:val="a"/>
    <w:rsid w:val="005E23FC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0">
    <w:name w:val="ConsPlusNormal"/>
    <w:rsid w:val="005E23FC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character" w:customStyle="1" w:styleId="dash042104420430043d0434043004400442043d044b04390020htmlchar">
    <w:name w:val="dash0421_0442_0430_043d_0434_0430_0440_0442_043d_044b_0439_0020html__char"/>
    <w:basedOn w:val="a0"/>
    <w:rsid w:val="005E23FC"/>
  </w:style>
  <w:style w:type="character" w:customStyle="1" w:styleId="consplusnormalchar">
    <w:name w:val="consplusnormal__char"/>
    <w:basedOn w:val="a0"/>
    <w:rsid w:val="005E23FC"/>
  </w:style>
  <w:style w:type="character" w:styleId="ac">
    <w:name w:val="Strong"/>
    <w:qFormat/>
    <w:rsid w:val="005E23FC"/>
    <w:rPr>
      <w:b/>
      <w:bCs/>
    </w:rPr>
  </w:style>
  <w:style w:type="character" w:styleId="ad">
    <w:name w:val="Emphasis"/>
    <w:qFormat/>
    <w:rsid w:val="005E23FC"/>
    <w:rPr>
      <w:i/>
      <w:iCs/>
    </w:rPr>
  </w:style>
  <w:style w:type="paragraph" w:styleId="ae">
    <w:name w:val="Title"/>
    <w:basedOn w:val="a"/>
    <w:next w:val="a"/>
    <w:link w:val="af"/>
    <w:qFormat/>
    <w:rsid w:val="005E23F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">
    <w:name w:val="Название Знак"/>
    <w:link w:val="ae"/>
    <w:rsid w:val="005E23FC"/>
    <w:rPr>
      <w:rFonts w:ascii="Cambria" w:hAnsi="Cambria"/>
      <w:b/>
      <w:bCs/>
      <w:kern w:val="28"/>
      <w:sz w:val="32"/>
      <w:szCs w:val="32"/>
    </w:rPr>
  </w:style>
  <w:style w:type="paragraph" w:customStyle="1" w:styleId="ConsPlusNonformat">
    <w:name w:val="ConsPlusNonformat"/>
    <w:uiPriority w:val="99"/>
    <w:rsid w:val="005E23F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0">
    <w:name w:val="List Paragraph"/>
    <w:basedOn w:val="a"/>
    <w:uiPriority w:val="34"/>
    <w:qFormat/>
    <w:rsid w:val="005E23F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21">
    <w:name w:val="Body Text Indent 2"/>
    <w:basedOn w:val="a"/>
    <w:link w:val="22"/>
    <w:rsid w:val="005E23F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5E23FC"/>
  </w:style>
  <w:style w:type="paragraph" w:styleId="af1">
    <w:name w:val="No Spacing"/>
    <w:uiPriority w:val="1"/>
    <w:qFormat/>
    <w:rsid w:val="005E23FC"/>
  </w:style>
  <w:style w:type="character" w:customStyle="1" w:styleId="a6">
    <w:name w:val="Нижний колонтитул Знак"/>
    <w:basedOn w:val="a0"/>
    <w:link w:val="a5"/>
    <w:uiPriority w:val="99"/>
    <w:rsid w:val="005E23FC"/>
  </w:style>
  <w:style w:type="table" w:styleId="af2">
    <w:name w:val="Table Grid"/>
    <w:basedOn w:val="a1"/>
    <w:rsid w:val="002615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"/>
    <w:basedOn w:val="a"/>
    <w:rsid w:val="00E8718B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table" w:customStyle="1" w:styleId="10">
    <w:name w:val="Сетка таблицы1"/>
    <w:basedOn w:val="a1"/>
    <w:next w:val="af2"/>
    <w:rsid w:val="00371E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нак11"/>
    <w:basedOn w:val="a"/>
    <w:rsid w:val="00E00270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4">
    <w:name w:val="Знак"/>
    <w:basedOn w:val="a"/>
    <w:rsid w:val="00B9505D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24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horova_EV.KI\Desktop\&#1064;&#1072;&#1073;&#1083;&#1086;&#1085;&#1099;-&#1090;&#1077;&#1082;&#1091;&#1097;&#1080;&#1077;\&#1055;&#1054;&#1057;&#1058;&#1040;&#1053;&#1054;&#1042;&#1051;&#1045;&#1053;&#1048;&#1045;%20&#1055;&#1088;&#1072;&#1074;&#1080;&#1090;&#1077;&#1083;&#1100;&#1089;&#1090;&#1074;&#1072;-2016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989105-805E-4BA8-BBD2-F2E8370AB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Правительства-2016</Template>
  <TotalTime>237</TotalTime>
  <Pages>2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2303</CharactersWithSpaces>
  <SharedDoc>false</SharedDoc>
  <HLinks>
    <vt:vector size="24" baseType="variant">
      <vt:variant>
        <vt:i4>4259958</vt:i4>
      </vt:variant>
      <vt:variant>
        <vt:i4>9</vt:i4>
      </vt:variant>
      <vt:variant>
        <vt:i4>0</vt:i4>
      </vt:variant>
      <vt:variant>
        <vt:i4>5</vt:i4>
      </vt:variant>
      <vt:variant>
        <vt:lpwstr>mailto:rra@donpac.ru</vt:lpwstr>
      </vt:variant>
      <vt:variant>
        <vt:lpwstr/>
      </vt:variant>
      <vt:variant>
        <vt:i4>4259958</vt:i4>
      </vt:variant>
      <vt:variant>
        <vt:i4>6</vt:i4>
      </vt:variant>
      <vt:variant>
        <vt:i4>0</vt:i4>
      </vt:variant>
      <vt:variant>
        <vt:i4>5</vt:i4>
      </vt:variant>
      <vt:variant>
        <vt:lpwstr>mailto:rra@donpac.ru</vt:lpwstr>
      </vt:variant>
      <vt:variant>
        <vt:lpwstr/>
      </vt:variant>
      <vt:variant>
        <vt:i4>4259958</vt:i4>
      </vt:variant>
      <vt:variant>
        <vt:i4>3</vt:i4>
      </vt:variant>
      <vt:variant>
        <vt:i4>0</vt:i4>
      </vt:variant>
      <vt:variant>
        <vt:i4>5</vt:i4>
      </vt:variant>
      <vt:variant>
        <vt:lpwstr>mailto:rra@donpac.ru</vt:lpwstr>
      </vt:variant>
      <vt:variant>
        <vt:lpwstr/>
      </vt:variant>
      <vt:variant>
        <vt:i4>4259958</vt:i4>
      </vt:variant>
      <vt:variant>
        <vt:i4>0</vt:i4>
      </vt:variant>
      <vt:variant>
        <vt:i4>0</vt:i4>
      </vt:variant>
      <vt:variant>
        <vt:i4>5</vt:i4>
      </vt:variant>
      <vt:variant>
        <vt:lpwstr>mailto:rra@donpac.ru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Прохорова Елена Викторовна</dc:creator>
  <cp:lastModifiedBy>Специалист</cp:lastModifiedBy>
  <cp:revision>16</cp:revision>
  <cp:lastPrinted>2020-04-28T09:02:00Z</cp:lastPrinted>
  <dcterms:created xsi:type="dcterms:W3CDTF">2018-05-24T08:01:00Z</dcterms:created>
  <dcterms:modified xsi:type="dcterms:W3CDTF">2020-04-28T09:02:00Z</dcterms:modified>
</cp:coreProperties>
</file>